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CF553" w14:textId="05323B3D" w:rsidR="0077406D" w:rsidRDefault="0077406D" w:rsidP="007740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fl.1407-8)</w:t>
      </w:r>
    </w:p>
    <w:p w14:paraId="5EA770C4" w14:textId="618DEAE9" w:rsidR="0077406D" w:rsidRDefault="0077406D" w:rsidP="007740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Reedham, Norfolk.</w:t>
      </w:r>
    </w:p>
    <w:p w14:paraId="0BFEB854" w14:textId="77777777" w:rsidR="0077406D" w:rsidRDefault="0077406D" w:rsidP="0077406D">
      <w:pPr>
        <w:pStyle w:val="NoSpacing"/>
        <w:rPr>
          <w:rFonts w:cs="Times New Roman"/>
          <w:szCs w:val="24"/>
        </w:rPr>
      </w:pPr>
    </w:p>
    <w:p w14:paraId="74094AB6" w14:textId="77777777" w:rsidR="0077406D" w:rsidRDefault="0077406D" w:rsidP="0077406D">
      <w:pPr>
        <w:pStyle w:val="NoSpacing"/>
        <w:rPr>
          <w:rFonts w:cs="Times New Roman"/>
          <w:szCs w:val="24"/>
        </w:rPr>
      </w:pPr>
    </w:p>
    <w:p w14:paraId="1EAFD343" w14:textId="4FEA0B8B" w:rsidR="0077406D" w:rsidRDefault="0077406D" w:rsidP="007740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1407-8</w:t>
      </w:r>
      <w:r>
        <w:rPr>
          <w:rFonts w:cs="Times New Roman"/>
          <w:szCs w:val="24"/>
        </w:rPr>
        <w:tab/>
        <w:t xml:space="preserve">John Rothe of North </w:t>
      </w:r>
      <w:proofErr w:type="spellStart"/>
      <w:r>
        <w:rPr>
          <w:rFonts w:cs="Times New Roman"/>
          <w:szCs w:val="24"/>
        </w:rPr>
        <w:t>Birlingham</w:t>
      </w:r>
      <w:proofErr w:type="spellEnd"/>
      <w:r w:rsidR="005A6A94">
        <w:rPr>
          <w:rFonts w:cs="Times New Roman"/>
          <w:szCs w:val="24"/>
        </w:rPr>
        <w:t xml:space="preserve">(q.v.) and Jeffrey </w:t>
      </w:r>
      <w:proofErr w:type="spellStart"/>
      <w:r w:rsidR="005A6A94">
        <w:rPr>
          <w:rFonts w:cs="Times New Roman"/>
          <w:szCs w:val="24"/>
        </w:rPr>
        <w:t>Segrym</w:t>
      </w:r>
      <w:proofErr w:type="spellEnd"/>
      <w:r w:rsidR="005A6A94">
        <w:rPr>
          <w:rFonts w:cs="Times New Roman"/>
          <w:szCs w:val="24"/>
        </w:rPr>
        <w:t xml:space="preserve"> South Walsham(q.v.)</w:t>
      </w:r>
    </w:p>
    <w:p w14:paraId="18C9C893" w14:textId="77777777" w:rsidR="005A6A94" w:rsidRDefault="005A6A94" w:rsidP="005A6A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demised to him </w:t>
      </w:r>
      <w:r>
        <w:rPr>
          <w:rFonts w:cs="Times New Roman"/>
          <w:szCs w:val="24"/>
        </w:rPr>
        <w:t xml:space="preserve">the messuages etc. late of John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Lees in Tunstall,</w:t>
      </w:r>
    </w:p>
    <w:p w14:paraId="10206BCA" w14:textId="77777777" w:rsidR="005A6A94" w:rsidRDefault="005A6A94" w:rsidP="005A6A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Halvergate</w:t>
      </w:r>
      <w:proofErr w:type="spellEnd"/>
      <w:r>
        <w:rPr>
          <w:rFonts w:cs="Times New Roman"/>
          <w:szCs w:val="24"/>
        </w:rPr>
        <w:t xml:space="preserve"> etc.</w:t>
      </w:r>
    </w:p>
    <w:p w14:paraId="46D3D80C" w14:textId="77777777" w:rsidR="005A6A94" w:rsidRDefault="005A6A94" w:rsidP="005A6A94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8141445" w14:textId="77777777" w:rsidR="005A6A94" w:rsidRDefault="005A6A94" w:rsidP="005A6A94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117-121,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55A7D5F" w14:textId="77777777" w:rsidR="005A6A94" w:rsidRDefault="005A6A94" w:rsidP="005A6A94">
      <w:pPr>
        <w:pStyle w:val="NoSpacing"/>
        <w:rPr>
          <w:rFonts w:cs="Times New Roman"/>
          <w:szCs w:val="24"/>
        </w:rPr>
      </w:pPr>
    </w:p>
    <w:p w14:paraId="3B888B57" w14:textId="77777777" w:rsidR="005A6A94" w:rsidRDefault="005A6A94" w:rsidP="005A6A94">
      <w:pPr>
        <w:pStyle w:val="NoSpacing"/>
        <w:rPr>
          <w:rFonts w:cs="Times New Roman"/>
          <w:szCs w:val="24"/>
        </w:rPr>
      </w:pPr>
    </w:p>
    <w:p w14:paraId="00565CAE" w14:textId="77777777" w:rsidR="005A6A94" w:rsidRDefault="005A6A94" w:rsidP="005A6A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2024</w:t>
      </w:r>
    </w:p>
    <w:p w14:paraId="33DD8FFC" w14:textId="0C2E2B0C" w:rsidR="005A6A94" w:rsidRPr="0077406D" w:rsidRDefault="005A6A94" w:rsidP="0077406D">
      <w:pPr>
        <w:pStyle w:val="NoSpacing"/>
        <w:rPr>
          <w:rFonts w:cs="Times New Roman"/>
          <w:szCs w:val="24"/>
        </w:rPr>
      </w:pPr>
    </w:p>
    <w:sectPr w:rsidR="005A6A94" w:rsidRPr="007740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ACB6" w14:textId="77777777" w:rsidR="003420B3" w:rsidRDefault="003420B3" w:rsidP="009139A6">
      <w:r>
        <w:separator/>
      </w:r>
    </w:p>
  </w:endnote>
  <w:endnote w:type="continuationSeparator" w:id="0">
    <w:p w14:paraId="4BD68194" w14:textId="77777777" w:rsidR="003420B3" w:rsidRDefault="003420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78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C9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B4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687B7" w14:textId="77777777" w:rsidR="003420B3" w:rsidRDefault="003420B3" w:rsidP="009139A6">
      <w:r>
        <w:separator/>
      </w:r>
    </w:p>
  </w:footnote>
  <w:footnote w:type="continuationSeparator" w:id="0">
    <w:p w14:paraId="4A88D62B" w14:textId="77777777" w:rsidR="003420B3" w:rsidRDefault="003420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2D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95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41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0B3"/>
    <w:rsid w:val="000666E0"/>
    <w:rsid w:val="002510B7"/>
    <w:rsid w:val="003420B3"/>
    <w:rsid w:val="005A6A94"/>
    <w:rsid w:val="005C130B"/>
    <w:rsid w:val="0077406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21A28"/>
  <w15:chartTrackingRefBased/>
  <w15:docId w15:val="{4D2D663B-C527-4624-98AF-C4797E4D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2024-02-10T20:24:00Z</dcterms:created>
  <dcterms:modified xsi:type="dcterms:W3CDTF">2024-02-10T20:50:00Z</dcterms:modified>
</cp:coreProperties>
</file>